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37" w:rsidRPr="00D8672E" w:rsidRDefault="000F0D37" w:rsidP="00C519C3">
      <w:pPr>
        <w:jc w:val="both"/>
        <w:rPr>
          <w:b/>
          <w:sz w:val="28"/>
          <w:szCs w:val="28"/>
        </w:rPr>
      </w:pPr>
    </w:p>
    <w:p w:rsidR="000F0D37" w:rsidRPr="00D8672E" w:rsidRDefault="000F0D37" w:rsidP="00C519C3">
      <w:pPr>
        <w:jc w:val="both"/>
        <w:rPr>
          <w:b/>
          <w:sz w:val="28"/>
          <w:szCs w:val="28"/>
        </w:rPr>
      </w:pPr>
    </w:p>
    <w:p w:rsidR="000F0D37" w:rsidRPr="00D8672E" w:rsidRDefault="000F0D37" w:rsidP="002C6BA1">
      <w:pPr>
        <w:jc w:val="center"/>
        <w:rPr>
          <w:b/>
          <w:sz w:val="28"/>
          <w:szCs w:val="28"/>
        </w:rPr>
      </w:pPr>
    </w:p>
    <w:p w:rsidR="000F0D37" w:rsidRPr="00386C39" w:rsidRDefault="000F0D37" w:rsidP="002C6BA1">
      <w:pPr>
        <w:jc w:val="center"/>
        <w:rPr>
          <w:sz w:val="28"/>
          <w:szCs w:val="28"/>
        </w:rPr>
      </w:pPr>
      <w:r w:rsidRPr="00386C39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ТАТАРСКОГО </w:t>
      </w:r>
      <w:r w:rsidRPr="00386C39">
        <w:rPr>
          <w:sz w:val="28"/>
          <w:szCs w:val="28"/>
        </w:rPr>
        <w:t>СЕЛЬСОВЕТА</w:t>
      </w:r>
    </w:p>
    <w:p w:rsidR="000F0D37" w:rsidRPr="00386C39" w:rsidRDefault="000F0D37" w:rsidP="002C6BA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Pr="00386C39">
        <w:rPr>
          <w:sz w:val="28"/>
          <w:szCs w:val="28"/>
        </w:rPr>
        <w:t xml:space="preserve"> РАЙОНА </w:t>
      </w:r>
    </w:p>
    <w:p w:rsidR="000F0D37" w:rsidRPr="00386C39" w:rsidRDefault="000F0D37" w:rsidP="002C6BA1">
      <w:pPr>
        <w:jc w:val="center"/>
        <w:rPr>
          <w:sz w:val="28"/>
          <w:szCs w:val="28"/>
        </w:rPr>
      </w:pPr>
      <w:r w:rsidRPr="00386C39">
        <w:rPr>
          <w:sz w:val="28"/>
          <w:szCs w:val="28"/>
        </w:rPr>
        <w:t>НОВОСИБИРСКОЙ ОБЛАСТИ</w:t>
      </w:r>
    </w:p>
    <w:p w:rsidR="000F0D37" w:rsidRDefault="000F0D37" w:rsidP="002C6BA1">
      <w:pPr>
        <w:jc w:val="center"/>
        <w:rPr>
          <w:sz w:val="28"/>
          <w:szCs w:val="28"/>
        </w:rPr>
      </w:pPr>
    </w:p>
    <w:p w:rsidR="000F0D37" w:rsidRDefault="000F0D37" w:rsidP="002C6BA1">
      <w:pPr>
        <w:jc w:val="center"/>
        <w:rPr>
          <w:b/>
          <w:sz w:val="28"/>
          <w:szCs w:val="28"/>
        </w:rPr>
      </w:pPr>
    </w:p>
    <w:p w:rsidR="000F0D37" w:rsidRPr="005C2694" w:rsidRDefault="000F0D37" w:rsidP="002C6BA1">
      <w:pPr>
        <w:jc w:val="center"/>
        <w:rPr>
          <w:sz w:val="28"/>
          <w:szCs w:val="28"/>
        </w:rPr>
      </w:pPr>
      <w:r w:rsidRPr="005C2694">
        <w:rPr>
          <w:sz w:val="28"/>
          <w:szCs w:val="28"/>
        </w:rPr>
        <w:t xml:space="preserve">ПОСТАНОВЛЕНИЕ </w:t>
      </w:r>
    </w:p>
    <w:p w:rsidR="000F0D37" w:rsidRPr="00D8672E" w:rsidRDefault="000F0D37" w:rsidP="002C6BA1">
      <w:pPr>
        <w:jc w:val="center"/>
        <w:rPr>
          <w:b/>
          <w:sz w:val="28"/>
          <w:szCs w:val="28"/>
        </w:rPr>
      </w:pPr>
    </w:p>
    <w:p w:rsidR="000F0D37" w:rsidRDefault="000F0D37" w:rsidP="002C6BA1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от 16.05.2019г   № 33</w:t>
      </w:r>
    </w:p>
    <w:p w:rsidR="000F0D37" w:rsidRPr="00D8672E" w:rsidRDefault="000F0D37" w:rsidP="002C6BA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F0D37" w:rsidRPr="00386C39" w:rsidRDefault="000F0D37" w:rsidP="005C2694">
      <w:pPr>
        <w:ind w:firstLine="567"/>
        <w:jc w:val="both"/>
        <w:rPr>
          <w:bCs/>
          <w:kern w:val="28"/>
          <w:sz w:val="28"/>
          <w:szCs w:val="28"/>
        </w:rPr>
      </w:pPr>
      <w:r w:rsidRPr="00386C39">
        <w:rPr>
          <w:bCs/>
          <w:kern w:val="28"/>
          <w:sz w:val="28"/>
          <w:szCs w:val="28"/>
        </w:rPr>
        <w:t xml:space="preserve">Об утверждении Положения об официальном сайте администрации </w:t>
      </w:r>
      <w:r>
        <w:rPr>
          <w:bCs/>
          <w:kern w:val="28"/>
          <w:sz w:val="28"/>
          <w:szCs w:val="28"/>
        </w:rPr>
        <w:t>Татарского</w:t>
      </w:r>
      <w:r w:rsidRPr="00386C39">
        <w:rPr>
          <w:bCs/>
          <w:kern w:val="28"/>
          <w:sz w:val="28"/>
          <w:szCs w:val="28"/>
        </w:rPr>
        <w:t xml:space="preserve"> сельсовета </w:t>
      </w:r>
      <w:r>
        <w:rPr>
          <w:bCs/>
          <w:kern w:val="28"/>
          <w:sz w:val="28"/>
          <w:szCs w:val="28"/>
        </w:rPr>
        <w:t>Черепановского</w:t>
      </w:r>
      <w:r w:rsidRPr="00386C39">
        <w:rPr>
          <w:bCs/>
          <w:kern w:val="28"/>
          <w:sz w:val="28"/>
          <w:szCs w:val="28"/>
        </w:rPr>
        <w:t xml:space="preserve"> района Новосибирской области</w:t>
      </w:r>
    </w:p>
    <w:p w:rsidR="000F0D37" w:rsidRPr="00D8672E" w:rsidRDefault="000F0D37" w:rsidP="005C2694">
      <w:pPr>
        <w:ind w:firstLine="567"/>
        <w:jc w:val="both"/>
        <w:rPr>
          <w:bCs/>
          <w:sz w:val="28"/>
          <w:szCs w:val="28"/>
        </w:rPr>
      </w:pPr>
    </w:p>
    <w:p w:rsidR="000F0D37" w:rsidRPr="00D8672E" w:rsidRDefault="000F0D37" w:rsidP="00D8672E">
      <w:pPr>
        <w:ind w:firstLine="567"/>
        <w:rPr>
          <w:bCs/>
          <w:sz w:val="28"/>
          <w:szCs w:val="28"/>
        </w:rPr>
      </w:pP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Руководствуясь Федеральным законом </w:t>
      </w:r>
      <w:hyperlink r:id="rId5" w:tgtFrame="_blank" w:history="1">
        <w:r w:rsidRPr="00386C39">
          <w:rPr>
            <w:sz w:val="28"/>
            <w:szCs w:val="28"/>
          </w:rPr>
          <w:t>от 06.10.2003 г. № 131-ФЗ</w:t>
        </w:r>
      </w:hyperlink>
      <w:r w:rsidRPr="00D8672E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tgtFrame="_blank" w:history="1">
        <w:r w:rsidRPr="00386C39">
          <w:rPr>
            <w:color w:val="000000"/>
            <w:sz w:val="28"/>
            <w:szCs w:val="28"/>
          </w:rPr>
          <w:t>от 09.02.2009 г. № 8-ФЗ</w:t>
        </w:r>
      </w:hyperlink>
      <w:r w:rsidRPr="00D8672E">
        <w:rPr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 </w:t>
      </w:r>
      <w:r>
        <w:rPr>
          <w:sz w:val="28"/>
          <w:szCs w:val="28"/>
        </w:rPr>
        <w:t xml:space="preserve"> администрация Татарского </w:t>
      </w:r>
      <w:r w:rsidRPr="00D8672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D8672E">
        <w:rPr>
          <w:sz w:val="28"/>
          <w:szCs w:val="28"/>
        </w:rPr>
        <w:t xml:space="preserve"> района Новосибирской области</w:t>
      </w: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ПОСТАНОВЛЯЕТ:</w:t>
      </w:r>
    </w:p>
    <w:p w:rsidR="000F0D37" w:rsidRPr="00D8672E" w:rsidRDefault="000F0D37" w:rsidP="005B3206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Утвердить Положение об официальном сайте администрации </w:t>
      </w:r>
      <w:r>
        <w:rPr>
          <w:sz w:val="28"/>
          <w:szCs w:val="28"/>
        </w:rPr>
        <w:t xml:space="preserve">Татарского </w:t>
      </w:r>
      <w:r w:rsidRPr="00D8672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D8672E">
        <w:rPr>
          <w:sz w:val="28"/>
          <w:szCs w:val="28"/>
        </w:rPr>
        <w:t xml:space="preserve"> района Новосибирской области (приложение № 1).</w:t>
      </w:r>
    </w:p>
    <w:p w:rsidR="000F0D37" w:rsidRPr="00D920C0" w:rsidRDefault="000F0D37" w:rsidP="00D920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920C0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на </w:t>
      </w:r>
      <w:r w:rsidRPr="00D920C0">
        <w:rPr>
          <w:sz w:val="28"/>
          <w:szCs w:val="28"/>
        </w:rPr>
        <w:t xml:space="preserve"> официально</w:t>
      </w:r>
      <w:r>
        <w:rPr>
          <w:sz w:val="28"/>
          <w:szCs w:val="28"/>
        </w:rPr>
        <w:t>м сайте Татарского сельсовета Черепановского района Новосибирской области</w:t>
      </w:r>
      <w:r w:rsidRPr="00D920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D920C0">
        <w:rPr>
          <w:sz w:val="28"/>
          <w:szCs w:val="28"/>
        </w:rPr>
        <w:t>в печатном издании «</w:t>
      </w:r>
      <w:r>
        <w:rPr>
          <w:sz w:val="28"/>
          <w:szCs w:val="28"/>
        </w:rPr>
        <w:t>Листвянские ведомости</w:t>
      </w:r>
      <w:r w:rsidRPr="00D920C0">
        <w:rPr>
          <w:sz w:val="28"/>
          <w:szCs w:val="28"/>
        </w:rPr>
        <w:t>».</w:t>
      </w:r>
    </w:p>
    <w:p w:rsidR="000F0D37" w:rsidRPr="00D8672E" w:rsidRDefault="000F0D37" w:rsidP="005B320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672E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0F0D37" w:rsidRPr="00D8672E" w:rsidRDefault="000F0D37" w:rsidP="00D8672E">
      <w:pPr>
        <w:adjustRightInd w:val="0"/>
        <w:ind w:firstLine="284"/>
        <w:jc w:val="both"/>
        <w:rPr>
          <w:sz w:val="28"/>
          <w:szCs w:val="28"/>
        </w:rPr>
      </w:pPr>
    </w:p>
    <w:p w:rsidR="000F0D37" w:rsidRPr="00D8672E" w:rsidRDefault="000F0D37" w:rsidP="00D8672E">
      <w:pPr>
        <w:adjustRightInd w:val="0"/>
        <w:ind w:firstLine="284"/>
        <w:jc w:val="both"/>
        <w:rPr>
          <w:sz w:val="28"/>
          <w:szCs w:val="28"/>
        </w:rPr>
      </w:pPr>
    </w:p>
    <w:p w:rsidR="000F0D37" w:rsidRPr="00D8672E" w:rsidRDefault="000F0D37" w:rsidP="00D8672E">
      <w:pPr>
        <w:adjustRightInd w:val="0"/>
        <w:ind w:firstLine="284"/>
        <w:jc w:val="both"/>
        <w:rPr>
          <w:sz w:val="28"/>
          <w:szCs w:val="28"/>
        </w:rPr>
      </w:pPr>
    </w:p>
    <w:p w:rsidR="000F0D37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Pr="005B3206" w:rsidRDefault="000F0D37" w:rsidP="005B3206">
      <w:pPr>
        <w:keepNext/>
        <w:ind w:right="-58"/>
        <w:outlineLvl w:val="0"/>
        <w:rPr>
          <w:sz w:val="28"/>
          <w:szCs w:val="28"/>
        </w:rPr>
      </w:pPr>
      <w:r w:rsidRPr="005B320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Татарского </w:t>
      </w:r>
      <w:r w:rsidRPr="005B3206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                                       И.А.Сухан</w:t>
      </w:r>
    </w:p>
    <w:p w:rsidR="000F0D37" w:rsidRDefault="000F0D37" w:rsidP="005B3206">
      <w:pPr>
        <w:keepNext/>
        <w:ind w:right="-58"/>
        <w:outlineLvl w:val="0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Pr="005B3206">
        <w:rPr>
          <w:sz w:val="28"/>
          <w:szCs w:val="28"/>
        </w:rPr>
        <w:t xml:space="preserve"> района </w:t>
      </w:r>
    </w:p>
    <w:p w:rsidR="000F0D37" w:rsidRDefault="000F0D37" w:rsidP="00F23DED">
      <w:pPr>
        <w:keepNext/>
        <w:ind w:right="-58"/>
        <w:outlineLvl w:val="0"/>
        <w:rPr>
          <w:sz w:val="28"/>
          <w:szCs w:val="28"/>
        </w:rPr>
      </w:pPr>
      <w:r w:rsidRPr="005B3206">
        <w:rPr>
          <w:sz w:val="28"/>
          <w:szCs w:val="28"/>
        </w:rPr>
        <w:t xml:space="preserve">Новосибирской области                                   </w:t>
      </w:r>
    </w:p>
    <w:p w:rsidR="000F0D37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Default="000F0D37" w:rsidP="00F23DED">
      <w:pPr>
        <w:ind w:firstLine="567"/>
        <w:rPr>
          <w:sz w:val="18"/>
          <w:szCs w:val="18"/>
        </w:rPr>
      </w:pPr>
      <w:r>
        <w:rPr>
          <w:sz w:val="18"/>
          <w:szCs w:val="18"/>
        </w:rPr>
        <w:t>И.М.Пронина</w:t>
      </w:r>
    </w:p>
    <w:p w:rsidR="000F0D37" w:rsidRPr="00F23DED" w:rsidRDefault="000F0D37" w:rsidP="00F23DED">
      <w:pPr>
        <w:ind w:firstLine="567"/>
        <w:rPr>
          <w:sz w:val="18"/>
          <w:szCs w:val="18"/>
        </w:rPr>
      </w:pPr>
      <w:r>
        <w:rPr>
          <w:sz w:val="18"/>
          <w:szCs w:val="18"/>
        </w:rPr>
        <w:t>51-225</w:t>
      </w: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Default="000F0D37" w:rsidP="00D8672E">
      <w:pPr>
        <w:ind w:firstLine="567"/>
        <w:jc w:val="right"/>
        <w:rPr>
          <w:sz w:val="24"/>
          <w:szCs w:val="24"/>
        </w:rPr>
      </w:pPr>
    </w:p>
    <w:p w:rsidR="000F0D37" w:rsidRDefault="000F0D37" w:rsidP="00D8672E">
      <w:pPr>
        <w:ind w:firstLine="567"/>
        <w:jc w:val="right"/>
        <w:rPr>
          <w:sz w:val="24"/>
          <w:szCs w:val="24"/>
        </w:rPr>
      </w:pPr>
    </w:p>
    <w:p w:rsidR="000F0D37" w:rsidRDefault="000F0D37" w:rsidP="00D8672E">
      <w:pPr>
        <w:ind w:firstLine="567"/>
        <w:jc w:val="right"/>
        <w:rPr>
          <w:sz w:val="24"/>
          <w:szCs w:val="24"/>
        </w:rPr>
      </w:pPr>
    </w:p>
    <w:p w:rsidR="000F0D37" w:rsidRPr="00F23DED" w:rsidRDefault="000F0D37" w:rsidP="00D8672E">
      <w:pPr>
        <w:ind w:firstLine="567"/>
        <w:jc w:val="right"/>
        <w:rPr>
          <w:sz w:val="24"/>
          <w:szCs w:val="24"/>
        </w:rPr>
      </w:pPr>
      <w:r w:rsidRPr="00F23DED">
        <w:rPr>
          <w:sz w:val="24"/>
          <w:szCs w:val="24"/>
        </w:rPr>
        <w:t>Приложение № 1</w:t>
      </w:r>
    </w:p>
    <w:p w:rsidR="000F0D37" w:rsidRPr="00F23DED" w:rsidRDefault="000F0D37" w:rsidP="005B3206">
      <w:pPr>
        <w:ind w:firstLine="567"/>
        <w:jc w:val="right"/>
        <w:rPr>
          <w:sz w:val="24"/>
          <w:szCs w:val="24"/>
        </w:rPr>
      </w:pPr>
      <w:r w:rsidRPr="00F23DED">
        <w:rPr>
          <w:sz w:val="24"/>
          <w:szCs w:val="24"/>
        </w:rPr>
        <w:t>к постановлению администрации</w:t>
      </w:r>
    </w:p>
    <w:p w:rsidR="000F0D37" w:rsidRPr="00F23DED" w:rsidRDefault="000F0D37" w:rsidP="005B3206">
      <w:pPr>
        <w:keepNext/>
        <w:ind w:right="-58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Татарского</w:t>
      </w:r>
      <w:r w:rsidRPr="00F23DED">
        <w:rPr>
          <w:sz w:val="24"/>
          <w:szCs w:val="24"/>
        </w:rPr>
        <w:t xml:space="preserve"> сельсовета </w:t>
      </w:r>
    </w:p>
    <w:p w:rsidR="000F0D37" w:rsidRPr="00F23DED" w:rsidRDefault="000F0D37" w:rsidP="005B3206">
      <w:pPr>
        <w:keepNext/>
        <w:ind w:right="-58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Черепановского</w:t>
      </w:r>
      <w:r w:rsidRPr="00F23DED">
        <w:rPr>
          <w:sz w:val="24"/>
          <w:szCs w:val="24"/>
        </w:rPr>
        <w:t xml:space="preserve"> района </w:t>
      </w:r>
    </w:p>
    <w:p w:rsidR="000F0D37" w:rsidRPr="00F23DED" w:rsidRDefault="000F0D37" w:rsidP="005B3206">
      <w:pPr>
        <w:keepNext/>
        <w:ind w:right="-58"/>
        <w:jc w:val="right"/>
        <w:outlineLvl w:val="0"/>
        <w:rPr>
          <w:sz w:val="24"/>
          <w:szCs w:val="24"/>
        </w:rPr>
      </w:pPr>
      <w:r w:rsidRPr="00F23DED">
        <w:rPr>
          <w:sz w:val="24"/>
          <w:szCs w:val="24"/>
        </w:rPr>
        <w:t>Новосибирской области</w:t>
      </w:r>
    </w:p>
    <w:p w:rsidR="000F0D37" w:rsidRPr="00F23DED" w:rsidRDefault="000F0D37" w:rsidP="00D8672E">
      <w:pPr>
        <w:ind w:firstLine="567"/>
        <w:jc w:val="right"/>
        <w:rPr>
          <w:sz w:val="24"/>
          <w:szCs w:val="24"/>
        </w:rPr>
      </w:pPr>
      <w:r w:rsidRPr="00F23DED">
        <w:rPr>
          <w:sz w:val="24"/>
          <w:szCs w:val="24"/>
        </w:rPr>
        <w:t xml:space="preserve">  от </w:t>
      </w:r>
      <w:r>
        <w:rPr>
          <w:sz w:val="24"/>
          <w:szCs w:val="24"/>
        </w:rPr>
        <w:t>16</w:t>
      </w:r>
      <w:r w:rsidRPr="00F23DED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F23DED">
        <w:rPr>
          <w:sz w:val="24"/>
          <w:szCs w:val="24"/>
        </w:rPr>
        <w:t xml:space="preserve">.2019  № </w:t>
      </w:r>
      <w:r>
        <w:rPr>
          <w:sz w:val="24"/>
          <w:szCs w:val="24"/>
        </w:rPr>
        <w:t>33</w:t>
      </w: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0F0D37" w:rsidRPr="00D8672E" w:rsidRDefault="000F0D37" w:rsidP="00D8672E">
      <w:pPr>
        <w:ind w:firstLine="567"/>
        <w:jc w:val="center"/>
        <w:rPr>
          <w:b/>
          <w:bCs/>
          <w:kern w:val="32"/>
          <w:sz w:val="28"/>
          <w:szCs w:val="28"/>
        </w:rPr>
      </w:pPr>
      <w:r w:rsidRPr="00D8672E">
        <w:rPr>
          <w:b/>
          <w:bCs/>
          <w:kern w:val="32"/>
          <w:sz w:val="28"/>
          <w:szCs w:val="28"/>
        </w:rPr>
        <w:t xml:space="preserve">Положение об официальном сайте администрации </w:t>
      </w:r>
      <w:r>
        <w:rPr>
          <w:b/>
          <w:bCs/>
          <w:kern w:val="32"/>
          <w:sz w:val="28"/>
          <w:szCs w:val="28"/>
        </w:rPr>
        <w:t xml:space="preserve">Татарского </w:t>
      </w:r>
      <w:r w:rsidRPr="00D8672E">
        <w:rPr>
          <w:b/>
          <w:bCs/>
          <w:kern w:val="32"/>
          <w:sz w:val="28"/>
          <w:szCs w:val="28"/>
        </w:rPr>
        <w:t xml:space="preserve">сельсовета </w:t>
      </w:r>
      <w:r>
        <w:rPr>
          <w:b/>
          <w:bCs/>
          <w:kern w:val="32"/>
          <w:sz w:val="28"/>
          <w:szCs w:val="28"/>
        </w:rPr>
        <w:t>Черепановского</w:t>
      </w:r>
      <w:r w:rsidRPr="00D8672E">
        <w:rPr>
          <w:b/>
          <w:bCs/>
          <w:kern w:val="32"/>
          <w:sz w:val="28"/>
          <w:szCs w:val="28"/>
        </w:rPr>
        <w:t xml:space="preserve"> района Новосибирской области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center"/>
        <w:rPr>
          <w:b/>
          <w:sz w:val="28"/>
          <w:szCs w:val="28"/>
        </w:rPr>
      </w:pPr>
      <w:r w:rsidRPr="00B42724">
        <w:rPr>
          <w:b/>
          <w:sz w:val="28"/>
          <w:szCs w:val="28"/>
        </w:rPr>
        <w:t>1. Общие положения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1.1. Официальный сайт администрации </w:t>
      </w:r>
      <w:r>
        <w:rPr>
          <w:sz w:val="28"/>
          <w:szCs w:val="28"/>
        </w:rPr>
        <w:t xml:space="preserve">Татарского </w:t>
      </w:r>
      <w:r w:rsidRPr="00B42724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B42724">
        <w:rPr>
          <w:sz w:val="28"/>
          <w:szCs w:val="28"/>
        </w:rPr>
        <w:t xml:space="preserve"> района Новосибирской области (далее - официальный сайт) является информационным ресурсом администрации </w:t>
      </w:r>
      <w:r>
        <w:rPr>
          <w:sz w:val="28"/>
          <w:szCs w:val="28"/>
        </w:rPr>
        <w:t xml:space="preserve">Татарского </w:t>
      </w:r>
      <w:r w:rsidRPr="00B42724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B42724">
        <w:rPr>
          <w:sz w:val="28"/>
          <w:szCs w:val="28"/>
        </w:rPr>
        <w:t xml:space="preserve"> района Новосибирской области и располагается </w:t>
      </w:r>
      <w:r w:rsidRPr="00D8672E">
        <w:rPr>
          <w:color w:val="000000"/>
          <w:sz w:val="28"/>
          <w:szCs w:val="28"/>
        </w:rPr>
        <w:t>в информационно-телек</w:t>
      </w:r>
      <w:r>
        <w:rPr>
          <w:color w:val="000000"/>
          <w:sz w:val="28"/>
          <w:szCs w:val="28"/>
        </w:rPr>
        <w:t xml:space="preserve">оммуникационной сети «Интернет» </w:t>
      </w:r>
      <w:r w:rsidRPr="00B42724">
        <w:rPr>
          <w:sz w:val="28"/>
          <w:szCs w:val="28"/>
        </w:rPr>
        <w:t xml:space="preserve">с доменным именем </w:t>
      </w:r>
      <w:r>
        <w:rPr>
          <w:sz w:val="28"/>
          <w:szCs w:val="28"/>
        </w:rPr>
        <w:t>http://</w:t>
      </w:r>
      <w:r>
        <w:rPr>
          <w:sz w:val="28"/>
          <w:szCs w:val="28"/>
          <w:lang w:val="en-US"/>
        </w:rPr>
        <w:t>listvyanka</w:t>
      </w:r>
      <w:r w:rsidRPr="000037DF">
        <w:rPr>
          <w:sz w:val="28"/>
          <w:szCs w:val="28"/>
        </w:rPr>
        <w:t>.nso.</w:t>
      </w:r>
      <w:r>
        <w:rPr>
          <w:sz w:val="28"/>
          <w:szCs w:val="28"/>
          <w:lang w:val="en-US"/>
        </w:rPr>
        <w:t>yndex</w:t>
      </w:r>
      <w:r w:rsidRPr="00F23DED">
        <w:rPr>
          <w:sz w:val="28"/>
          <w:szCs w:val="28"/>
        </w:rPr>
        <w:t>.</w:t>
      </w:r>
      <w:r w:rsidRPr="000037DF">
        <w:rPr>
          <w:sz w:val="28"/>
          <w:szCs w:val="28"/>
        </w:rPr>
        <w:t>ru/</w:t>
      </w:r>
      <w:r w:rsidRPr="00B42724">
        <w:rPr>
          <w:sz w:val="28"/>
          <w:szCs w:val="28"/>
        </w:rPr>
        <w:t>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1.2. Официальный сайт  - является официальным источником информации о деятельности  органов  местного самоуправления  </w:t>
      </w:r>
      <w:r>
        <w:rPr>
          <w:sz w:val="28"/>
          <w:szCs w:val="28"/>
        </w:rPr>
        <w:t>Татарского</w:t>
      </w:r>
      <w:r w:rsidRPr="00B427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2724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B42724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</w:t>
      </w:r>
      <w:r w:rsidRPr="00B42724">
        <w:rPr>
          <w:sz w:val="28"/>
          <w:szCs w:val="28"/>
        </w:rPr>
        <w:t>Новосибирской области   в сети Интернет.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1.3. Владельцем официального сайта является </w:t>
      </w:r>
      <w:r>
        <w:rPr>
          <w:sz w:val="28"/>
          <w:szCs w:val="28"/>
        </w:rPr>
        <w:t>администрация</w:t>
      </w:r>
      <w:r w:rsidRPr="00B427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Татарского </w:t>
      </w:r>
      <w:r w:rsidRPr="00B42724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B42724">
        <w:rPr>
          <w:sz w:val="28"/>
          <w:szCs w:val="28"/>
        </w:rPr>
        <w:t xml:space="preserve"> района Новосибирской области (далее -Администрация).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Администрация  обеспечивает: непосредственное ведение и информационное наполнение сайта, своевременное размещение на сайте поступивших информационных материалов, контроль функционирования интерактивных сервисов сайта, осуществляет подготовку документов, связанных с работой сайта.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1.4. Информация, размещенная на официальном сайте, имеет официальный статус.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 </w:t>
      </w:r>
    </w:p>
    <w:p w:rsidR="000F0D37" w:rsidRPr="000037DF" w:rsidRDefault="000F0D37" w:rsidP="00D920C0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Pr="000037DF">
        <w:rPr>
          <w:b/>
          <w:sz w:val="28"/>
          <w:szCs w:val="28"/>
        </w:rPr>
        <w:t>2. Задачи официального сайта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2.1. Размещение информации о деятельности   органов местного самоуправления </w:t>
      </w:r>
      <w:r>
        <w:rPr>
          <w:sz w:val="28"/>
          <w:szCs w:val="28"/>
        </w:rPr>
        <w:t>Татарского</w:t>
      </w:r>
      <w:r w:rsidRPr="000037D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0037DF">
        <w:rPr>
          <w:sz w:val="28"/>
          <w:szCs w:val="28"/>
        </w:rPr>
        <w:t xml:space="preserve"> района Новосибирской области</w:t>
      </w:r>
      <w:r w:rsidRPr="00B42724">
        <w:rPr>
          <w:sz w:val="28"/>
          <w:szCs w:val="28"/>
        </w:rPr>
        <w:t>, в соответствии с требованиями статьи 13 Федерального  закона от 09.02.2009г. № 8-ФЗ "Об обеспечении доступа к информации о деятельности государственных органов и органов местного самоуправления".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2.2. Обеспечение оперативного информир</w:t>
      </w:r>
      <w:r>
        <w:rPr>
          <w:sz w:val="28"/>
          <w:szCs w:val="28"/>
        </w:rPr>
        <w:t>ования граждан о происходящих на территории Татарского</w:t>
      </w:r>
      <w:r w:rsidRPr="000037D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037DF">
        <w:rPr>
          <w:sz w:val="28"/>
          <w:szCs w:val="28"/>
        </w:rPr>
        <w:t xml:space="preserve"> </w:t>
      </w:r>
      <w:r>
        <w:rPr>
          <w:sz w:val="28"/>
          <w:szCs w:val="28"/>
        </w:rPr>
        <w:t>Черепановского</w:t>
      </w:r>
      <w:r w:rsidRPr="000037DF">
        <w:rPr>
          <w:sz w:val="28"/>
          <w:szCs w:val="28"/>
        </w:rPr>
        <w:t xml:space="preserve"> района Новосибирской области</w:t>
      </w:r>
      <w:r w:rsidRPr="00B42724">
        <w:rPr>
          <w:sz w:val="28"/>
          <w:szCs w:val="28"/>
        </w:rPr>
        <w:t xml:space="preserve"> общественно-политических и культурно-нравственных процессах.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2.3. Формирование позитивного образа </w:t>
      </w:r>
      <w:r>
        <w:rPr>
          <w:sz w:val="28"/>
          <w:szCs w:val="28"/>
        </w:rPr>
        <w:t>Татарского</w:t>
      </w:r>
      <w:r w:rsidRPr="000037D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</w:t>
      </w:r>
      <w:r w:rsidRPr="000037DF">
        <w:rPr>
          <w:sz w:val="28"/>
          <w:szCs w:val="28"/>
        </w:rPr>
        <w:t>района Новосибирской области</w:t>
      </w:r>
      <w:r w:rsidRPr="00B42724">
        <w:rPr>
          <w:sz w:val="28"/>
          <w:szCs w:val="28"/>
        </w:rPr>
        <w:t>, повышения его инвестиционной привлекательности.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2.4. Формирование механизмов обратной связи с населением, учреждениями и организациями </w:t>
      </w:r>
      <w:r>
        <w:rPr>
          <w:sz w:val="28"/>
          <w:szCs w:val="28"/>
        </w:rPr>
        <w:t>Татарского</w:t>
      </w:r>
      <w:r w:rsidRPr="000037D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0037DF">
        <w:rPr>
          <w:sz w:val="28"/>
          <w:szCs w:val="28"/>
        </w:rPr>
        <w:t xml:space="preserve"> района Новосибирской области</w:t>
      </w:r>
      <w:r w:rsidRPr="00B42724">
        <w:rPr>
          <w:sz w:val="28"/>
          <w:szCs w:val="28"/>
        </w:rPr>
        <w:t>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0037DF" w:rsidRDefault="000F0D37" w:rsidP="00B42724">
      <w:pPr>
        <w:ind w:firstLine="567"/>
        <w:jc w:val="both"/>
        <w:rPr>
          <w:b/>
          <w:sz w:val="28"/>
          <w:szCs w:val="28"/>
        </w:rPr>
      </w:pPr>
      <w:r w:rsidRPr="000037DF">
        <w:rPr>
          <w:b/>
          <w:sz w:val="28"/>
          <w:szCs w:val="28"/>
        </w:rPr>
        <w:t>3. Основные принципы обеспечения доступа к информации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3.1. Открытость, доступность и достоверность информации.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3.2. Свобода поиска, получения, передачи и распространения информации.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3.3.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D8672E" w:rsidRDefault="000F0D37" w:rsidP="0051276B">
      <w:pPr>
        <w:ind w:firstLine="567"/>
        <w:jc w:val="center"/>
        <w:rPr>
          <w:b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4</w:t>
      </w:r>
      <w:r w:rsidRPr="00D8672E">
        <w:rPr>
          <w:b/>
          <w:bCs/>
          <w:iCs/>
          <w:sz w:val="28"/>
          <w:szCs w:val="28"/>
        </w:rPr>
        <w:t>.</w:t>
      </w:r>
      <w:r w:rsidRPr="00D8672E">
        <w:rPr>
          <w:b/>
          <w:iCs/>
          <w:sz w:val="28"/>
          <w:szCs w:val="28"/>
        </w:rPr>
        <w:t xml:space="preserve"> </w:t>
      </w:r>
      <w:r w:rsidRPr="00D8672E">
        <w:rPr>
          <w:b/>
          <w:bCs/>
          <w:iCs/>
          <w:sz w:val="28"/>
          <w:szCs w:val="28"/>
        </w:rPr>
        <w:t>Организационно-техническое обеспечение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>.1. Управление процессом размещения информации на официальном сайте, и информационное наполнение официального сайта осуществляет администраци</w:t>
      </w:r>
      <w:r>
        <w:rPr>
          <w:color w:val="000000"/>
          <w:sz w:val="28"/>
          <w:szCs w:val="28"/>
        </w:rPr>
        <w:t>я</w:t>
      </w:r>
      <w:r w:rsidRPr="00D8672E">
        <w:rPr>
          <w:color w:val="000000"/>
          <w:sz w:val="28"/>
          <w:szCs w:val="28"/>
        </w:rPr>
        <w:t>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.2. </w:t>
      </w:r>
      <w:r>
        <w:rPr>
          <w:color w:val="000000"/>
          <w:sz w:val="28"/>
          <w:szCs w:val="28"/>
        </w:rPr>
        <w:t>Администрация</w:t>
      </w:r>
      <w:r w:rsidRPr="00D8672E">
        <w:rPr>
          <w:color w:val="000000"/>
          <w:sz w:val="28"/>
          <w:szCs w:val="28"/>
        </w:rPr>
        <w:t xml:space="preserve"> обеспечивает: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контроль за актуальностью информации, публикуемой на официальном сайте;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контроль за информационным наполнением и обновлением всех разделов официального сайта.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>Администрация</w:t>
      </w:r>
      <w:r w:rsidRPr="0051276B">
        <w:rPr>
          <w:color w:val="000000"/>
          <w:sz w:val="28"/>
          <w:szCs w:val="28"/>
        </w:rPr>
        <w:t xml:space="preserve"> </w:t>
      </w:r>
      <w:r w:rsidRPr="00D8672E">
        <w:rPr>
          <w:color w:val="000000"/>
          <w:sz w:val="28"/>
          <w:szCs w:val="28"/>
        </w:rPr>
        <w:t>имеет право: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запрашивать и получать от организаций и учреждений, расположенных на территории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Татарского</w:t>
      </w:r>
      <w:r>
        <w:rPr>
          <w:color w:val="000000"/>
          <w:sz w:val="28"/>
          <w:szCs w:val="28"/>
        </w:rPr>
        <w:t xml:space="preserve"> сельсовета Черепановского района Новосибирской области</w:t>
      </w:r>
      <w:r w:rsidRPr="00D8672E">
        <w:rPr>
          <w:color w:val="000000"/>
          <w:sz w:val="28"/>
          <w:szCs w:val="28"/>
        </w:rPr>
        <w:t xml:space="preserve"> информацию для размещения в разделах официального сайта;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вносить предложения по структуре и содержанию разделов официального сайта.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.4. Из числа муниципальных служащих администрации назначается </w:t>
      </w:r>
      <w:r w:rsidRPr="0051276B">
        <w:rPr>
          <w:color w:val="000000"/>
          <w:sz w:val="28"/>
          <w:szCs w:val="28"/>
        </w:rPr>
        <w:t>ответственный специалист администрации (да</w:t>
      </w:r>
      <w:r>
        <w:rPr>
          <w:color w:val="000000"/>
          <w:sz w:val="28"/>
          <w:szCs w:val="28"/>
        </w:rPr>
        <w:t>лее - ответственный специалист)</w:t>
      </w:r>
      <w:r w:rsidRPr="00D867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отвечающий</w:t>
      </w:r>
      <w:r w:rsidRPr="00D8672E">
        <w:rPr>
          <w:color w:val="000000"/>
          <w:sz w:val="28"/>
          <w:szCs w:val="28"/>
        </w:rPr>
        <w:t xml:space="preserve"> за непосредственное ведение и информационное наполнение официального сайта администрации. </w:t>
      </w:r>
      <w:r>
        <w:rPr>
          <w:color w:val="000000"/>
          <w:sz w:val="28"/>
          <w:szCs w:val="28"/>
        </w:rPr>
        <w:t>О</w:t>
      </w:r>
      <w:r w:rsidRPr="0051276B">
        <w:rPr>
          <w:color w:val="000000"/>
          <w:sz w:val="28"/>
          <w:szCs w:val="28"/>
        </w:rPr>
        <w:t>тветственный специалист</w:t>
      </w:r>
      <w:r w:rsidRPr="00D8672E">
        <w:rPr>
          <w:color w:val="000000"/>
          <w:sz w:val="28"/>
          <w:szCs w:val="28"/>
        </w:rPr>
        <w:t xml:space="preserve"> обеспечивает своевременное размещение информационных материалов на официальном сайте, осуществляет контроль функционирования интерактивных сервисов официального сайта администрации, выполнение требований информационной безопасности и соблюдение прав доступа к административной части официального сайта администрации, осуществляет подготовку документов, связанных с работой сайта. Администрация имеет право доступа ко всем подсистемам административной части официального сайта.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.5. </w:t>
      </w:r>
      <w:r>
        <w:rPr>
          <w:color w:val="000000"/>
          <w:sz w:val="28"/>
          <w:szCs w:val="28"/>
        </w:rPr>
        <w:t>Специалист</w:t>
      </w:r>
      <w:r w:rsidRPr="00D8672E">
        <w:rPr>
          <w:color w:val="000000"/>
          <w:sz w:val="28"/>
          <w:szCs w:val="28"/>
        </w:rPr>
        <w:t xml:space="preserve"> - ответственный за сбор запросов, поступающих по сети «Интернет». Поступившие по сети «Интернет» запросы подлежат регистрации и последующей передаче для рассмотрения. Регистрация и рассмотрение запросов осуществляется в порядке, установленном законодательством Российской Федерации.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.6. </w:t>
      </w:r>
      <w:r>
        <w:rPr>
          <w:color w:val="000000"/>
          <w:sz w:val="28"/>
          <w:szCs w:val="28"/>
        </w:rPr>
        <w:t>Т</w:t>
      </w:r>
      <w:r w:rsidRPr="00D8672E">
        <w:rPr>
          <w:color w:val="000000"/>
          <w:sz w:val="28"/>
          <w:szCs w:val="28"/>
        </w:rPr>
        <w:t>ехническое сопровождение официального сайта</w:t>
      </w:r>
      <w:r w:rsidRPr="002C53AA">
        <w:t xml:space="preserve"> </w:t>
      </w:r>
      <w:r w:rsidRPr="002C53AA">
        <w:rPr>
          <w:sz w:val="28"/>
          <w:szCs w:val="28"/>
        </w:rPr>
        <w:t xml:space="preserve">осуществляется организацией </w:t>
      </w:r>
      <w:r w:rsidRPr="002C53AA">
        <w:rPr>
          <w:color w:val="000000"/>
          <w:sz w:val="28"/>
          <w:szCs w:val="28"/>
        </w:rPr>
        <w:t>в соответствии с за</w:t>
      </w:r>
      <w:r>
        <w:rPr>
          <w:color w:val="000000"/>
          <w:sz w:val="28"/>
          <w:szCs w:val="28"/>
        </w:rPr>
        <w:t>ключенным с а</w:t>
      </w:r>
      <w:r w:rsidRPr="002C53AA">
        <w:rPr>
          <w:color w:val="000000"/>
          <w:sz w:val="28"/>
          <w:szCs w:val="28"/>
        </w:rPr>
        <w:t xml:space="preserve">дминистрацией </w:t>
      </w:r>
      <w:r>
        <w:rPr>
          <w:color w:val="000000"/>
          <w:sz w:val="28"/>
          <w:szCs w:val="28"/>
        </w:rPr>
        <w:t>соглашением.</w:t>
      </w:r>
      <w:r w:rsidRPr="00D8672E">
        <w:rPr>
          <w:color w:val="000000"/>
          <w:sz w:val="28"/>
          <w:szCs w:val="28"/>
        </w:rPr>
        <w:t xml:space="preserve"> </w:t>
      </w:r>
      <w:r w:rsidRPr="002C53AA">
        <w:rPr>
          <w:color w:val="000000"/>
          <w:sz w:val="28"/>
          <w:szCs w:val="28"/>
        </w:rPr>
        <w:t xml:space="preserve">Техническое сопровождение </w:t>
      </w:r>
      <w:r>
        <w:rPr>
          <w:color w:val="000000"/>
          <w:sz w:val="28"/>
          <w:szCs w:val="28"/>
        </w:rPr>
        <w:t>включает в себя</w:t>
      </w:r>
      <w:r w:rsidRPr="00D8672E">
        <w:rPr>
          <w:color w:val="000000"/>
          <w:sz w:val="28"/>
          <w:szCs w:val="28"/>
        </w:rPr>
        <w:t>:</w:t>
      </w:r>
      <w:r w:rsidRPr="00D8672E">
        <w:rPr>
          <w:sz w:val="28"/>
          <w:szCs w:val="28"/>
        </w:rPr>
        <w:t xml:space="preserve"> 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работы по развитию программно-технических средств официального сайта;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 xml:space="preserve">- администрирование </w:t>
      </w:r>
      <w:r>
        <w:rPr>
          <w:color w:val="000000"/>
          <w:sz w:val="28"/>
          <w:szCs w:val="28"/>
        </w:rPr>
        <w:t>официального сайта</w:t>
      </w:r>
      <w:r w:rsidRPr="00D8672E">
        <w:rPr>
          <w:color w:val="000000"/>
          <w:sz w:val="28"/>
          <w:szCs w:val="28"/>
        </w:rPr>
        <w:t>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функционирование официального сайта.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.7. В случае возникновения технических, программных неполадок или иных проблем, влекущих невозможность доступа к официальному сайту, </w:t>
      </w:r>
      <w:r>
        <w:rPr>
          <w:color w:val="000000"/>
          <w:sz w:val="28"/>
          <w:szCs w:val="28"/>
        </w:rPr>
        <w:t>организация</w:t>
      </w:r>
      <w:r w:rsidRPr="00D8672E">
        <w:rPr>
          <w:color w:val="000000"/>
          <w:sz w:val="28"/>
          <w:szCs w:val="28"/>
        </w:rPr>
        <w:t xml:space="preserve"> в срок, не превышающий 2 (двух) часов, с момента возобновления доступа к официальному сайту, обязан</w:t>
      </w:r>
      <w:r>
        <w:rPr>
          <w:color w:val="000000"/>
          <w:sz w:val="28"/>
          <w:szCs w:val="28"/>
        </w:rPr>
        <w:t>а</w:t>
      </w:r>
      <w:r w:rsidRPr="00D8672E">
        <w:rPr>
          <w:color w:val="000000"/>
          <w:sz w:val="28"/>
          <w:szCs w:val="28"/>
        </w:rPr>
        <w:t xml:space="preserve"> поместить на нем соответствующее объявление, которое должно содержать причину, дату и время прекращения доступа, а также дату и время возобновления доступа к информации.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>.8. В части информационного наполнения официального сайта, администрация обеспечивает: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организацию информационного наполнения, обновление, изменение информационной структуры официального сайта администрации;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доступ пользователей к информационным ресурсам официального сайта;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анализ информационного содержания и посещаемости официального сайта;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 w:rsidRPr="00D8672E">
        <w:rPr>
          <w:color w:val="000000"/>
          <w:sz w:val="28"/>
          <w:szCs w:val="28"/>
        </w:rPr>
        <w:t>- формирование состава и структуры информации, размещаемой на официальном сайте.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.9. Информационное наполнение и сопровождение соответствующих разделов портала осуществляет </w:t>
      </w:r>
      <w:r>
        <w:rPr>
          <w:color w:val="000000"/>
          <w:sz w:val="28"/>
          <w:szCs w:val="28"/>
        </w:rPr>
        <w:t>специалист</w:t>
      </w:r>
      <w:r w:rsidRPr="00D8672E">
        <w:rPr>
          <w:color w:val="000000"/>
          <w:sz w:val="28"/>
          <w:szCs w:val="28"/>
        </w:rPr>
        <w:t>, назначенный из числа муниципальных служащих администрации.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.10. Администрация предоставляет </w:t>
      </w:r>
      <w:r>
        <w:rPr>
          <w:color w:val="000000"/>
          <w:sz w:val="28"/>
          <w:szCs w:val="28"/>
        </w:rPr>
        <w:t>специалисту</w:t>
      </w:r>
      <w:r w:rsidRPr="00D8672E">
        <w:rPr>
          <w:color w:val="000000"/>
          <w:sz w:val="28"/>
          <w:szCs w:val="28"/>
        </w:rPr>
        <w:t xml:space="preserve"> информацию, в электронном виде для размещения на официальном сайте.</w:t>
      </w:r>
    </w:p>
    <w:p w:rsidR="000F0D37" w:rsidRPr="00D8672E" w:rsidRDefault="000F0D37" w:rsidP="0051276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.11. </w:t>
      </w:r>
      <w:r>
        <w:rPr>
          <w:color w:val="000000"/>
          <w:sz w:val="28"/>
          <w:szCs w:val="28"/>
        </w:rPr>
        <w:t>Специалист</w:t>
      </w:r>
      <w:r w:rsidRPr="00D8672E">
        <w:rPr>
          <w:color w:val="000000"/>
          <w:sz w:val="28"/>
          <w:szCs w:val="28"/>
        </w:rPr>
        <w:t xml:space="preserve"> размещает предоставленную информацию в соответствующем разделе официального сайта </w:t>
      </w:r>
    </w:p>
    <w:p w:rsidR="000F0D37" w:rsidRPr="00D8672E" w:rsidRDefault="000F0D37" w:rsidP="0051276B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8672E">
        <w:rPr>
          <w:color w:val="000000"/>
          <w:sz w:val="28"/>
          <w:szCs w:val="28"/>
        </w:rPr>
        <w:t xml:space="preserve">.12. Ответственность за своевременность и полноту размещения, снятие информации после утраты актуальности несет </w:t>
      </w:r>
      <w:r>
        <w:rPr>
          <w:color w:val="000000"/>
          <w:sz w:val="28"/>
          <w:szCs w:val="28"/>
        </w:rPr>
        <w:t>специалист</w:t>
      </w:r>
      <w:r w:rsidRPr="00D8672E">
        <w:rPr>
          <w:color w:val="000000"/>
          <w:sz w:val="28"/>
          <w:szCs w:val="28"/>
        </w:rPr>
        <w:t>, разместивший материалы на портале.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 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0037DF" w:rsidRDefault="000F0D37" w:rsidP="000037DF">
      <w:pPr>
        <w:ind w:firstLine="567"/>
        <w:jc w:val="center"/>
        <w:rPr>
          <w:b/>
          <w:sz w:val="28"/>
          <w:szCs w:val="28"/>
        </w:rPr>
      </w:pPr>
      <w:r w:rsidRPr="000037DF">
        <w:rPr>
          <w:b/>
          <w:sz w:val="28"/>
          <w:szCs w:val="28"/>
        </w:rPr>
        <w:t>5. Ограничения по содержанию представляемой информации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5.1. На официальном сайте запрещается: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5.1.1. Размещение информации ограниченного доступа, в том числе сведений, содержащих государственную тайну, конфиденциальную информацию.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5.1.2. Использование официального сайта в предвыборной агитации, а также публикация рекламных и коммерческих материалов.</w:t>
      </w:r>
    </w:p>
    <w:p w:rsidR="000F0D37" w:rsidRPr="00B42724" w:rsidRDefault="000F0D37" w:rsidP="000037DF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5.2. При перепечатке либо распространении информации с официального сайта ссылка на информацию, опубликованную на официальном сайте, обязательна.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 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DB663D" w:rsidRDefault="000F0D37" w:rsidP="00DB663D">
      <w:pPr>
        <w:ind w:firstLine="567"/>
        <w:jc w:val="center"/>
        <w:rPr>
          <w:b/>
          <w:sz w:val="28"/>
          <w:szCs w:val="28"/>
        </w:rPr>
      </w:pPr>
      <w:r w:rsidRPr="00DB663D">
        <w:rPr>
          <w:b/>
          <w:sz w:val="28"/>
          <w:szCs w:val="28"/>
        </w:rPr>
        <w:t>6. Требования к технологическим, программным и лингвистическим средствам обеспечения пользования официальным сайтом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6.1. Технологические и программные средства обеспечения пользования официальным сайтом в сети Интернет должны обеспечивать доступ пользователей для ознакомления с информацией, размещенной на официальном сайте, на основе общедоступного программного обеспечения.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6.2. Для просмотра официального сайта не должна предусматриваться установка на компьютере специально созданных с этой целью технологических и программных средств.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6.3. Пользователю должна предоставляться наглядная информация о структуре официального сайта.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6.4. Технологические и программные средства ведения официального сайта должны обеспечивать: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а) 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г) хранение информации, размещенной на сайте, в течение 5 лет со дня ее первичного размещения.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6.5. Информация на сайте должна размещаться на русском языке. Допускается указание наименований иностранных юридических лиц, фамилий и имен физических лиц с использованием букв латинского алфавита.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 </w:t>
      </w:r>
    </w:p>
    <w:p w:rsidR="000F0D37" w:rsidRPr="00DB663D" w:rsidRDefault="000F0D37" w:rsidP="00DB663D">
      <w:pPr>
        <w:ind w:firstLine="567"/>
        <w:jc w:val="center"/>
        <w:rPr>
          <w:b/>
          <w:sz w:val="28"/>
          <w:szCs w:val="28"/>
        </w:rPr>
      </w:pPr>
      <w:r w:rsidRPr="00DB663D">
        <w:rPr>
          <w:b/>
          <w:sz w:val="28"/>
          <w:szCs w:val="28"/>
        </w:rPr>
        <w:t>7. Регламент размещения информации на официальном сайте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 xml:space="preserve"> 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7.1. Регламент размещения информации на официальном сайте определяет порядок подготовки и размещения информации на официальном сайте.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7.2. Руководители органов местного самоуправления и муниципальных учреждений</w:t>
      </w:r>
      <w:r>
        <w:rPr>
          <w:sz w:val="28"/>
          <w:szCs w:val="28"/>
        </w:rPr>
        <w:t xml:space="preserve"> Татарского сельсовета Черепановского района Новосибирской области</w:t>
      </w:r>
      <w:r w:rsidRPr="00B42724">
        <w:rPr>
          <w:sz w:val="28"/>
          <w:szCs w:val="28"/>
        </w:rPr>
        <w:t>: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7.2.1. Назначают сотрудников, которые осуществляет подготовку, сбор, согласование материалов для размещения на официальном сайте.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7.2.2. Обеспечивают контроль качества подготовки, достоверности и своевременности представления материалов для размещения на официальном сайте.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7.3. Сотрудники: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7.3.1. Согласовывают материал для размещения на официальном сайте со своим непосредственным руководителем и (или) куратором по направлению деятельности.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7.3.2. Своевременно  направляют материал для размещения на официальном сайте.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7.4. Сотрудники несут ответственность:</w:t>
      </w:r>
    </w:p>
    <w:p w:rsidR="000F0D37" w:rsidRPr="00B42724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7.4.1. За актуальность, точность и достоверность информации, а также за нераспространение конфиденциальной и служебной информации в установленном законодательством порядке.</w:t>
      </w:r>
    </w:p>
    <w:p w:rsidR="000F0D37" w:rsidRPr="00D8672E" w:rsidRDefault="000F0D37" w:rsidP="00B42724">
      <w:pPr>
        <w:ind w:firstLine="567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7.4.2. За стилистику, грамматику, пунктуацию и синтаксис в предоставляемом материале.</w:t>
      </w:r>
    </w:p>
    <w:p w:rsidR="000F0D37" w:rsidRPr="00D8672E" w:rsidRDefault="000F0D37" w:rsidP="00D8672E">
      <w:pPr>
        <w:ind w:firstLine="284"/>
        <w:jc w:val="both"/>
        <w:rPr>
          <w:bCs/>
          <w:color w:val="000000"/>
          <w:sz w:val="28"/>
          <w:szCs w:val="28"/>
        </w:rPr>
      </w:pPr>
    </w:p>
    <w:p w:rsidR="000F0D37" w:rsidRDefault="000F0D37" w:rsidP="00D8672E">
      <w:pPr>
        <w:ind w:firstLine="567"/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iCs/>
          <w:sz w:val="28"/>
          <w:szCs w:val="28"/>
        </w:rPr>
        <w:t>8</w:t>
      </w:r>
      <w:r w:rsidRPr="00D8672E">
        <w:rPr>
          <w:b/>
          <w:bCs/>
          <w:iCs/>
          <w:sz w:val="28"/>
          <w:szCs w:val="28"/>
        </w:rPr>
        <w:t xml:space="preserve">. Перечень информации, размещаемой на </w:t>
      </w:r>
      <w:r w:rsidRPr="00D8672E">
        <w:rPr>
          <w:b/>
          <w:iCs/>
          <w:sz w:val="28"/>
          <w:szCs w:val="28"/>
        </w:rPr>
        <w:t>официальном сайте администрации</w:t>
      </w:r>
      <w:r w:rsidRPr="00EC7936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Татарского</w:t>
      </w:r>
      <w:r>
        <w:rPr>
          <w:b/>
          <w:bCs/>
          <w:kern w:val="32"/>
          <w:sz w:val="28"/>
          <w:szCs w:val="28"/>
        </w:rPr>
        <w:t xml:space="preserve"> </w:t>
      </w:r>
      <w:r w:rsidRPr="00D8672E">
        <w:rPr>
          <w:b/>
          <w:bCs/>
          <w:kern w:val="32"/>
          <w:sz w:val="28"/>
          <w:szCs w:val="28"/>
        </w:rPr>
        <w:t xml:space="preserve"> сельсовета </w:t>
      </w:r>
      <w:r>
        <w:rPr>
          <w:b/>
          <w:bCs/>
          <w:kern w:val="32"/>
          <w:sz w:val="28"/>
          <w:szCs w:val="28"/>
        </w:rPr>
        <w:t>Черепановского</w:t>
      </w:r>
      <w:r w:rsidRPr="00D8672E">
        <w:rPr>
          <w:b/>
          <w:bCs/>
          <w:kern w:val="32"/>
          <w:sz w:val="28"/>
          <w:szCs w:val="28"/>
        </w:rPr>
        <w:t xml:space="preserve"> района</w:t>
      </w:r>
    </w:p>
    <w:p w:rsidR="000F0D37" w:rsidRPr="00D8672E" w:rsidRDefault="000F0D37" w:rsidP="00D8672E">
      <w:pPr>
        <w:ind w:firstLine="567"/>
        <w:jc w:val="center"/>
        <w:rPr>
          <w:b/>
          <w:iCs/>
          <w:sz w:val="28"/>
          <w:szCs w:val="28"/>
        </w:rPr>
      </w:pPr>
      <w:r w:rsidRPr="00D8672E">
        <w:rPr>
          <w:b/>
          <w:bCs/>
          <w:kern w:val="32"/>
          <w:sz w:val="28"/>
          <w:szCs w:val="28"/>
        </w:rPr>
        <w:t xml:space="preserve"> Новосибирской области</w:t>
      </w:r>
    </w:p>
    <w:p w:rsidR="000F0D37" w:rsidRPr="00D8672E" w:rsidRDefault="000F0D37" w:rsidP="00D8672E">
      <w:pPr>
        <w:ind w:firstLine="284"/>
        <w:jc w:val="center"/>
        <w:rPr>
          <w:b/>
          <w:iCs/>
          <w:sz w:val="28"/>
          <w:szCs w:val="28"/>
        </w:rPr>
      </w:pP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 Информация о деятельности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размещаемая на официальном сайте, содержит: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.1.1. Общую информацию о деятельности администрации </w:t>
      </w:r>
      <w:r>
        <w:rPr>
          <w:sz w:val="28"/>
          <w:szCs w:val="28"/>
        </w:rPr>
        <w:t xml:space="preserve">Татарского </w:t>
      </w:r>
      <w:r w:rsidRPr="00D8672E">
        <w:rPr>
          <w:sz w:val="28"/>
          <w:szCs w:val="28"/>
        </w:rPr>
        <w:t>сельсовета, в том числе: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наименования и структуру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почтовый адрес, номера телефонов, адрес электронной почты, номера телефонов организаций расположенных на территории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сведения о полномочиях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задачах и функциях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а также перечень законов и иных нормативных правовых актов, определяющих эти полномочия, задачи и функции; 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.1.2 Информацию о нормотворческой деятельности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в том числе: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муниципальные правовые акты, изданные администрацией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тексты проектов муниципальных правовых актов, внесенных в Совет депутатов</w:t>
      </w:r>
      <w:r w:rsidRPr="00EC7936">
        <w:rPr>
          <w:sz w:val="28"/>
          <w:szCs w:val="28"/>
        </w:rPr>
        <w:t xml:space="preserve">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D8672E">
        <w:rPr>
          <w:sz w:val="28"/>
          <w:szCs w:val="28"/>
        </w:rPr>
        <w:t xml:space="preserve"> района Новосибирской области;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административные регламенты, стандарты муниципальных услуг;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установленные формы обращений, заявлений и иных документов, принимаемых администрацией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к рассмотрению в соответствии с законами и иными нормативными правовыми актами, муниципальными правовыми актами.</w:t>
      </w:r>
    </w:p>
    <w:p w:rsidR="000F0D37" w:rsidRPr="00D8672E" w:rsidRDefault="000F0D37" w:rsidP="00D8672E">
      <w:pPr>
        <w:ind w:firstLine="567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сведения об участии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в муниципальных и ведомственных целевых и иных мероприятия, проводимых администрацией</w:t>
      </w:r>
      <w:r w:rsidRPr="00EC7936">
        <w:rPr>
          <w:sz w:val="28"/>
          <w:szCs w:val="28"/>
        </w:rPr>
        <w:t xml:space="preserve">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в том числе сведения об официальных визитах и о рабочих поездках Главы</w:t>
      </w:r>
      <w:r>
        <w:rPr>
          <w:sz w:val="28"/>
          <w:szCs w:val="28"/>
        </w:rPr>
        <w:t xml:space="preserve"> Татарского</w:t>
      </w:r>
      <w:r w:rsidRPr="00D8672E">
        <w:rPr>
          <w:sz w:val="28"/>
          <w:szCs w:val="28"/>
        </w:rPr>
        <w:t xml:space="preserve"> сельсовета и официальных делегаций администрации 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>.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>.1.3.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</w:t>
      </w:r>
      <w:r w:rsidRPr="00630EE8">
        <w:rPr>
          <w:sz w:val="28"/>
          <w:szCs w:val="28"/>
        </w:rPr>
        <w:t xml:space="preserve">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до сведения граждан и организаций в соответствии с федеральными законами, законами субъектов Российской Федерации.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.1.4. Информацию о результатах проверок, проведенных администрацией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в пределах их полномочий, а также о результатах проверок, проведенных в администрации</w:t>
      </w:r>
      <w:r w:rsidRPr="00630EE8">
        <w:rPr>
          <w:sz w:val="28"/>
          <w:szCs w:val="28"/>
        </w:rPr>
        <w:t xml:space="preserve">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тексты официальных выступлений и заявлений, отчетов Главы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сельсовета.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.1.5. Статистическую информацию о деятельности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в том числе: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</w:t>
      </w:r>
      <w:r>
        <w:rPr>
          <w:sz w:val="28"/>
          <w:szCs w:val="28"/>
        </w:rPr>
        <w:t xml:space="preserve">Татарского </w:t>
      </w:r>
      <w:r w:rsidRPr="00D8672E">
        <w:rPr>
          <w:sz w:val="28"/>
          <w:szCs w:val="28"/>
        </w:rPr>
        <w:t>сельсовета;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сведения об использовании администрацией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бюджетных средств;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.1.6. Информацию о кадровом обеспечении в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в том числе: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порядок поступления граждан на муниципальную службу;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сведения о вакантных должностях муниципальной службы, имеющихся в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квалификационные требования к кандидатам на замещение вакантных должностей муниципальной службы;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условия и результаты конкурсов на замещение вакантных должностей муниципальной службы;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номера телефонов, по которым можно получить информацию по вопросу замещения вакантных должностей в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сельсовета.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.1.7. Информацию о работе структурных органов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 с обращениями граждан (физических лиц), организаций (юридических лиц), в том числе: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>- порядок и время приема граждан (физических лиц), организаций (юридических лиц), порядок рассмотрения их обращений с указанием актов регулирующих эту деятельность;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 w:rsidRPr="00D8672E">
        <w:rPr>
          <w:sz w:val="28"/>
          <w:szCs w:val="28"/>
        </w:rPr>
        <w:t xml:space="preserve">- фамилии, имена и отчества муниципальных служащих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сельсовета, к полномочиям которых отнесены организация приема граждан (физических лиц), организаций (юридических лиц), обеспечение рассмотрения их обращений, а также номера телефонов, по которым можно получить информацию справочного характера;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 xml:space="preserve">.1.8. Иную информацию о своей деятельности в соответствии с законодательством Российской Федерации и иными муниципальными правыми актами администрации </w:t>
      </w:r>
      <w:r>
        <w:rPr>
          <w:sz w:val="28"/>
          <w:szCs w:val="28"/>
        </w:rPr>
        <w:t>Татарского</w:t>
      </w:r>
      <w:r w:rsidRPr="00D8672E">
        <w:rPr>
          <w:sz w:val="28"/>
          <w:szCs w:val="28"/>
        </w:rPr>
        <w:t xml:space="preserve"> сельсовета.</w:t>
      </w:r>
    </w:p>
    <w:p w:rsidR="000F0D37" w:rsidRPr="00D8672E" w:rsidRDefault="000F0D37" w:rsidP="00D867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72E">
        <w:rPr>
          <w:sz w:val="28"/>
          <w:szCs w:val="28"/>
        </w:rPr>
        <w:t>.2. На о</w:t>
      </w:r>
      <w:r>
        <w:rPr>
          <w:sz w:val="28"/>
          <w:szCs w:val="28"/>
        </w:rPr>
        <w:t xml:space="preserve">фициальном сайте администрации </w:t>
      </w:r>
      <w:r w:rsidRPr="00593D4D">
        <w:t xml:space="preserve"> </w:t>
      </w:r>
      <w:r>
        <w:rPr>
          <w:sz w:val="28"/>
          <w:szCs w:val="28"/>
        </w:rPr>
        <w:t xml:space="preserve">Татарского </w:t>
      </w:r>
      <w:r w:rsidRPr="00D8672E">
        <w:rPr>
          <w:sz w:val="28"/>
          <w:szCs w:val="28"/>
        </w:rPr>
        <w:t>сельсовета может размещаться информация, не носящая официальный характер, с обязательным уведомлением об ее источнике и статусе.</w:t>
      </w:r>
    </w:p>
    <w:p w:rsidR="000F0D37" w:rsidRDefault="000F0D37" w:rsidP="00D8672E">
      <w:pPr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D8672E">
        <w:rPr>
          <w:bCs/>
          <w:sz w:val="28"/>
          <w:szCs w:val="28"/>
        </w:rPr>
        <w:t xml:space="preserve">.3 Сроки и периодичность размещения и обновления информационной деятельности администрации </w:t>
      </w:r>
      <w:r>
        <w:rPr>
          <w:sz w:val="28"/>
          <w:szCs w:val="28"/>
        </w:rPr>
        <w:t>Татарского</w:t>
      </w:r>
      <w:r w:rsidRPr="00D8672E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Черепановского</w:t>
      </w:r>
      <w:r w:rsidRPr="00D8672E">
        <w:rPr>
          <w:bCs/>
          <w:sz w:val="28"/>
          <w:szCs w:val="28"/>
        </w:rPr>
        <w:t xml:space="preserve"> района Новосибирской области на официальном сайте администрации </w:t>
      </w:r>
      <w:r>
        <w:rPr>
          <w:sz w:val="28"/>
          <w:szCs w:val="28"/>
        </w:rPr>
        <w:t>Татарского</w:t>
      </w:r>
      <w:r w:rsidRPr="00D8672E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Черепановского р</w:t>
      </w:r>
      <w:r w:rsidRPr="00D8672E">
        <w:rPr>
          <w:bCs/>
          <w:sz w:val="28"/>
          <w:szCs w:val="28"/>
        </w:rPr>
        <w:t>айона Новосибирской области</w:t>
      </w:r>
    </w:p>
    <w:p w:rsidR="000F0D37" w:rsidRDefault="000F0D37" w:rsidP="00D8672E">
      <w:pPr>
        <w:ind w:firstLine="284"/>
        <w:jc w:val="both"/>
        <w:rPr>
          <w:bCs/>
          <w:sz w:val="28"/>
          <w:szCs w:val="28"/>
        </w:rPr>
      </w:pPr>
    </w:p>
    <w:p w:rsidR="000F0D37" w:rsidRPr="00D8672E" w:rsidRDefault="000F0D37" w:rsidP="00D8672E">
      <w:pPr>
        <w:ind w:firstLine="284"/>
        <w:jc w:val="both"/>
        <w:rPr>
          <w:bCs/>
          <w:sz w:val="28"/>
          <w:szCs w:val="28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252"/>
        <w:gridCol w:w="3148"/>
      </w:tblGrid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D8672E">
              <w:rPr>
                <w:b/>
                <w:bCs/>
                <w:kern w:val="28"/>
                <w:sz w:val="28"/>
                <w:szCs w:val="28"/>
              </w:rPr>
              <w:t> Категория сведений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D8672E">
              <w:rPr>
                <w:b/>
                <w:bCs/>
                <w:kern w:val="28"/>
                <w:sz w:val="28"/>
                <w:szCs w:val="28"/>
              </w:rPr>
              <w:t>Периодичность размещения</w:t>
            </w:r>
          </w:p>
        </w:tc>
      </w:tr>
      <w:tr w:rsidR="000F0D37" w:rsidRPr="00D8672E" w:rsidTr="00D8672E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630EE8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1. Общая информация об администрации и Совете депутатов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</w:t>
            </w:r>
            <w:r>
              <w:rPr>
                <w:bCs/>
                <w:kern w:val="28"/>
                <w:sz w:val="28"/>
                <w:szCs w:val="28"/>
              </w:rPr>
              <w:t xml:space="preserve">Черепановского </w:t>
            </w:r>
            <w:r w:rsidRPr="00D8672E">
              <w:rPr>
                <w:bCs/>
                <w:kern w:val="28"/>
                <w:sz w:val="28"/>
                <w:szCs w:val="28"/>
              </w:rPr>
              <w:t>района Новосибирской области, в том числе: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1) наименование, структура, почтовый адрес, адрес электронной почты, номера телефонов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593D4D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2) сведения о полномочиях администрации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</w:t>
            </w:r>
            <w:r>
              <w:rPr>
                <w:bCs/>
                <w:kern w:val="28"/>
                <w:sz w:val="28"/>
                <w:szCs w:val="28"/>
              </w:rPr>
              <w:t>Черепановского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района Новосибирской области, задачах и функциях структурных подразделений,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 дней со дня вступления в силу соответствующих нормативных правовых и иных актов или внесения в них изменения. Перечень правовых актов 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3) перечень подведомственных организаций, сведения об их задачах и функциях, а также почтовые адреса, адреса электронной почты, номера телефонов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 дней со дня подписания правового акта о создании учреждения</w:t>
            </w: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4) сведения о руководителях структурных подразделений, руководителях подведомственных организаций (фамилии, имена, отчества, номера телефонов)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3 рабочих </w:t>
            </w:r>
            <w:r w:rsidRPr="00D8672E">
              <w:rPr>
                <w:bCs/>
                <w:kern w:val="28"/>
                <w:sz w:val="28"/>
                <w:szCs w:val="28"/>
              </w:rPr>
              <w:br/>
              <w:t>дней со дня назначения,</w:t>
            </w: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630EE8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5) перечни банков данных, реестров, регистров, </w:t>
            </w:r>
            <w:r w:rsidRPr="00D8672E">
              <w:rPr>
                <w:bCs/>
                <w:kern w:val="28"/>
                <w:sz w:val="28"/>
                <w:szCs w:val="28"/>
              </w:rPr>
              <w:br/>
              <w:t xml:space="preserve">находящихся в ведении администрации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сельсовета, подведомственных учреждений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6) сведения о средствах массовой информации учрежденных органом местного самоуправления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630EE8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2. Информацию о нормотворческой деятельности администрации и Совета депутатов</w:t>
            </w:r>
            <w:r>
              <w:rPr>
                <w:sz w:val="28"/>
                <w:szCs w:val="28"/>
              </w:rPr>
              <w:t xml:space="preserve"> 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</w:t>
            </w:r>
            <w:r>
              <w:rPr>
                <w:bCs/>
                <w:kern w:val="28"/>
                <w:sz w:val="28"/>
                <w:szCs w:val="28"/>
              </w:rPr>
              <w:t>Черепановского</w:t>
            </w:r>
            <w:r w:rsidRPr="001C730D">
              <w:rPr>
                <w:bCs/>
                <w:kern w:val="28"/>
                <w:sz w:val="28"/>
                <w:szCs w:val="28"/>
              </w:rPr>
              <w:t xml:space="preserve"> </w:t>
            </w:r>
            <w:r w:rsidRPr="00D8672E">
              <w:rPr>
                <w:bCs/>
                <w:kern w:val="28"/>
                <w:sz w:val="28"/>
                <w:szCs w:val="28"/>
              </w:rPr>
              <w:t>района Новосибирской области, в том числе: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1) Нормативные правовые акты, изданные администрацией, Советом депутатов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 </w:t>
            </w:r>
            <w:r w:rsidRPr="00D8672E">
              <w:rPr>
                <w:bCs/>
                <w:kern w:val="28"/>
                <w:sz w:val="28"/>
                <w:szCs w:val="28"/>
              </w:rPr>
              <w:br/>
              <w:t>дней со дня подписания нормативного правового акта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630EE8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2) Тексты проектов муниципальных правовых актов администрации, внесенных в Совет депутатов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</w:t>
            </w:r>
            <w:r>
              <w:rPr>
                <w:bCs/>
                <w:kern w:val="28"/>
                <w:sz w:val="28"/>
                <w:szCs w:val="28"/>
              </w:rPr>
              <w:t>Черепановского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630EE8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 </w:t>
            </w:r>
            <w:r w:rsidRPr="00D8672E">
              <w:rPr>
                <w:bCs/>
                <w:kern w:val="28"/>
                <w:sz w:val="28"/>
                <w:szCs w:val="28"/>
              </w:rPr>
              <w:br/>
              <w:t xml:space="preserve">дней со дня внесения в Совет депутатов </w:t>
            </w:r>
            <w:r>
              <w:rPr>
                <w:sz w:val="28"/>
                <w:szCs w:val="28"/>
              </w:rPr>
              <w:t xml:space="preserve">Татарского 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сельсовета </w:t>
            </w:r>
            <w:r>
              <w:rPr>
                <w:bCs/>
                <w:kern w:val="28"/>
                <w:sz w:val="28"/>
                <w:szCs w:val="28"/>
              </w:rPr>
              <w:t>Черепановского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района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3) Информация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4) Административные регламенты, стандарты муниципальных услуг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 </w:t>
            </w:r>
            <w:r w:rsidRPr="00D8672E">
              <w:rPr>
                <w:bCs/>
                <w:kern w:val="28"/>
                <w:sz w:val="28"/>
                <w:szCs w:val="28"/>
              </w:rPr>
              <w:br/>
              <w:t>дней со дня подписания нормативного правового акта, устанавливающего стандарт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5) Установленные формы обращений, заявлений и иных документов, принимаемых администрацией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6) Порядок обжалования муниципальных правовых актов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593D4D">
        <w:trPr>
          <w:trHeight w:val="2817"/>
        </w:trPr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12E5D">
            <w:pPr>
              <w:jc w:val="both"/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7) Информация об участии администрации </w:t>
            </w:r>
            <w:r>
              <w:rPr>
                <w:sz w:val="28"/>
                <w:szCs w:val="28"/>
              </w:rPr>
              <w:t>Новотроицкого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в муниципальных и ведомственных целевых и иных мероприятия, проводимых администрацией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сельсовета, в том числе сведения об официальных визитах и о рабочих поездках Главы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и официальных делегаций администрации </w:t>
            </w:r>
            <w:r>
              <w:rPr>
                <w:sz w:val="28"/>
                <w:szCs w:val="28"/>
              </w:rPr>
              <w:t>Татарского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сельсовета </w:t>
            </w:r>
            <w:r w:rsidRPr="00D8672E">
              <w:rPr>
                <w:b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jc w:val="both"/>
              <w:rPr>
                <w:bCs/>
                <w:kern w:val="28"/>
                <w:sz w:val="28"/>
                <w:szCs w:val="28"/>
              </w:rPr>
            </w:pPr>
            <w:r w:rsidRPr="00593D4D">
              <w:rPr>
                <w:bCs/>
                <w:kern w:val="28"/>
                <w:sz w:val="28"/>
                <w:szCs w:val="28"/>
              </w:rPr>
              <w:t>3.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администрацией до сведения граждан и организаций в соответствии с федеральным законодательством, законами Новосибирской области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593D4D">
              <w:rPr>
                <w:bCs/>
                <w:kern w:val="28"/>
                <w:sz w:val="28"/>
                <w:szCs w:val="28"/>
              </w:rPr>
              <w:t>в течение 5 рабочих дней с момента подписания акта проверки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4. Информация о результатах проверок, проведенных администрацией, подведомственными организациями в пределах их полномочий, а также о результатах проверок, проведенных в администрации, подведомственных организациях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информация о результатах проверок - не позднее 5 рабочих дней со дня подписания акта проверки. Информация о принятых или принимаемых мерах по результатам проверок - не позднее 5 рабочих дней со дня ее направления в орган, проводивший проверку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5A530F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5. Тексты официальных выступлений и заявлений Главы </w:t>
            </w:r>
            <w:r>
              <w:rPr>
                <w:sz w:val="28"/>
                <w:szCs w:val="28"/>
              </w:rPr>
              <w:t xml:space="preserve">Татарского </w:t>
            </w:r>
            <w:r w:rsidRPr="00D8672E">
              <w:rPr>
                <w:bCs/>
                <w:kern w:val="28"/>
                <w:sz w:val="28"/>
                <w:szCs w:val="28"/>
              </w:rPr>
              <w:t>сельсовета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одного рабочего дня со дня выступления</w:t>
            </w:r>
          </w:p>
        </w:tc>
      </w:tr>
      <w:tr w:rsidR="000F0D37" w:rsidRPr="00D8672E" w:rsidTr="00D8672E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Default="000F0D37" w:rsidP="00593D4D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>6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. Статистическую информацию о деятельности </w:t>
            </w:r>
          </w:p>
          <w:p w:rsidR="000F0D37" w:rsidRPr="00D8672E" w:rsidRDefault="000F0D37" w:rsidP="005A530F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администрации и Совета депутатов </w:t>
            </w:r>
            <w:r>
              <w:rPr>
                <w:sz w:val="28"/>
                <w:szCs w:val="28"/>
              </w:rPr>
              <w:t xml:space="preserve">Татарского 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сельсовета </w:t>
            </w:r>
            <w:r>
              <w:rPr>
                <w:bCs/>
                <w:kern w:val="28"/>
                <w:sz w:val="28"/>
                <w:szCs w:val="28"/>
              </w:rPr>
              <w:t>Черепановского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 района Новосибирской области, в том числе: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1)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2) Сведения об использовании администрацией, подведомственными организациями средств, выделяемых из бюджета поселения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ежеквартально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3) Сведения о предоставленных организациям и индивидуальным предпринимателям льготах, отсрочках и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ежемесячно</w:t>
            </w:r>
          </w:p>
        </w:tc>
      </w:tr>
      <w:tr w:rsidR="000F0D37" w:rsidRPr="00D8672E" w:rsidTr="00D8672E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>7</w:t>
            </w:r>
            <w:r w:rsidRPr="00D8672E">
              <w:rPr>
                <w:bCs/>
                <w:kern w:val="28"/>
                <w:sz w:val="28"/>
                <w:szCs w:val="28"/>
              </w:rPr>
              <w:t>. Информацию о кадровом обеспечении администрации, в том числе: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1) порядок поступления граждан на муниципальную службу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2) сведения о вакантных должностях муниципальной службы, имеющихся в администрации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3 рабочих дней с момента образования вакантной должности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3) 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4) условия и результаты конкурсов на замещение вакантных должностей муниципальной службы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условия конкурса размещаются не позднее 5 рабочих дней до проведения конкурса. Результаты - в течение 3 рабочих дней после проведения конкурса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5) номера телефонов, по которым можно получить информацию по вопросу замещения вакантных должностей в администрации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>8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. Информацию о </w:t>
            </w:r>
            <w:r>
              <w:rPr>
                <w:bCs/>
                <w:kern w:val="28"/>
                <w:sz w:val="28"/>
                <w:szCs w:val="28"/>
              </w:rPr>
              <w:t>Противодействии</w:t>
            </w:r>
            <w:r w:rsidRPr="003445A7">
              <w:rPr>
                <w:bCs/>
                <w:kern w:val="28"/>
                <w:sz w:val="28"/>
                <w:szCs w:val="28"/>
              </w:rPr>
              <w:t xml:space="preserve"> коррупции</w:t>
            </w:r>
            <w:r w:rsidRPr="00D8672E">
              <w:rPr>
                <w:bCs/>
                <w:kern w:val="28"/>
                <w:sz w:val="28"/>
                <w:szCs w:val="28"/>
              </w:rPr>
              <w:t>, в том числе: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1) </w:t>
            </w:r>
            <w:r w:rsidRPr="003445A7">
              <w:rPr>
                <w:bCs/>
                <w:kern w:val="28"/>
                <w:sz w:val="28"/>
                <w:szCs w:val="28"/>
              </w:rPr>
              <w:t>Нормативные правовые и иные акты в сфере противодействия коррупции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2) </w:t>
            </w:r>
            <w:r w:rsidRPr="003445A7">
              <w:rPr>
                <w:bCs/>
                <w:kern w:val="28"/>
                <w:sz w:val="28"/>
                <w:szCs w:val="28"/>
              </w:rPr>
              <w:t>Антикоррупционная экспертиза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 дней со дня назначения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 xml:space="preserve">3) </w:t>
            </w:r>
            <w:r w:rsidRPr="003445A7">
              <w:rPr>
                <w:bCs/>
                <w:kern w:val="28"/>
                <w:sz w:val="28"/>
                <w:szCs w:val="28"/>
              </w:rPr>
              <w:t>Методические материалы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ежеквартально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 xml:space="preserve">4) </w:t>
            </w:r>
            <w:r w:rsidRPr="003445A7">
              <w:rPr>
                <w:bCs/>
                <w:kern w:val="28"/>
                <w:sz w:val="28"/>
                <w:szCs w:val="28"/>
              </w:rPr>
              <w:t>Формы документов, связанных с противодействием коррупции, для заполнения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9526EC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 xml:space="preserve">5) </w:t>
            </w:r>
            <w:r w:rsidRPr="003445A7">
              <w:rPr>
                <w:bCs/>
                <w:kern w:val="28"/>
                <w:sz w:val="28"/>
                <w:szCs w:val="28"/>
              </w:rPr>
              <w:t>Сведения о доходах, расходах, об имуществе и обязательствах имущественного характера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9526EC">
              <w:rPr>
                <w:bCs/>
                <w:kern w:val="28"/>
                <w:sz w:val="28"/>
                <w:szCs w:val="28"/>
              </w:rPr>
              <w:t>ежегодно обновляются в течение 14 рабочих дней со дня истечения срока, установленного для их подачи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 xml:space="preserve">6) </w:t>
            </w:r>
            <w:r w:rsidRPr="003445A7">
              <w:rPr>
                <w:bCs/>
                <w:kern w:val="28"/>
                <w:sz w:val="28"/>
                <w:szCs w:val="28"/>
              </w:rPr>
              <w:t>Комиссия по соблюдению требований к служебному поведению и урегулированию конфликта интересов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9526EC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D8672E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 xml:space="preserve">7) </w:t>
            </w:r>
            <w:r w:rsidRPr="009526EC">
              <w:rPr>
                <w:bCs/>
                <w:kern w:val="28"/>
                <w:sz w:val="28"/>
                <w:szCs w:val="28"/>
              </w:rPr>
              <w:t>Обратная связь для сообщений о фактах коррупции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D8672E">
            <w:pPr>
              <w:rPr>
                <w:bCs/>
                <w:kern w:val="28"/>
                <w:sz w:val="28"/>
                <w:szCs w:val="28"/>
              </w:rPr>
            </w:pPr>
            <w:r w:rsidRPr="006F23F8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B45A2A">
        <w:tc>
          <w:tcPr>
            <w:tcW w:w="940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5A530F">
            <w:pPr>
              <w:rPr>
                <w:bCs/>
                <w:kern w:val="28"/>
                <w:sz w:val="28"/>
                <w:szCs w:val="28"/>
              </w:rPr>
            </w:pPr>
            <w:r>
              <w:rPr>
                <w:bCs/>
                <w:kern w:val="28"/>
                <w:sz w:val="28"/>
                <w:szCs w:val="28"/>
              </w:rPr>
              <w:t>9</w:t>
            </w:r>
            <w:r w:rsidRPr="00D8672E">
              <w:rPr>
                <w:bCs/>
                <w:kern w:val="28"/>
                <w:sz w:val="28"/>
                <w:szCs w:val="28"/>
              </w:rPr>
              <w:t xml:space="preserve">. Информацию о работе администрации </w:t>
            </w:r>
            <w:r>
              <w:rPr>
                <w:sz w:val="28"/>
                <w:szCs w:val="28"/>
              </w:rPr>
              <w:t xml:space="preserve">Татарского </w:t>
            </w:r>
            <w:r w:rsidRPr="00D8672E">
              <w:rPr>
                <w:bCs/>
                <w:kern w:val="28"/>
                <w:sz w:val="28"/>
                <w:szCs w:val="28"/>
              </w:rPr>
              <w:t>сельсовета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0F0D37" w:rsidRPr="00D8672E" w:rsidTr="00B45A2A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1)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F0D37" w:rsidRPr="00D8672E" w:rsidTr="00B45A2A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2) фамилию, имя и отчество руководителя или иного должностного лица, к полномочиям которых отнесены организация приема лиц, указанных в подпункте "1)" настоящего пункта,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в течение 5 рабочих дней со дня назначения</w:t>
            </w:r>
          </w:p>
        </w:tc>
      </w:tr>
      <w:tr w:rsidR="000F0D37" w:rsidRPr="00D8672E" w:rsidTr="00B45A2A">
        <w:tc>
          <w:tcPr>
            <w:tcW w:w="625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3) обзоры обращений лиц, указанных в подпункте "1)" настоящего пункта,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31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F0D37" w:rsidRPr="00D8672E" w:rsidRDefault="000F0D37" w:rsidP="00B45A2A">
            <w:pPr>
              <w:rPr>
                <w:bCs/>
                <w:kern w:val="28"/>
                <w:sz w:val="28"/>
                <w:szCs w:val="28"/>
              </w:rPr>
            </w:pPr>
            <w:r w:rsidRPr="00D8672E">
              <w:rPr>
                <w:bCs/>
                <w:kern w:val="28"/>
                <w:sz w:val="28"/>
                <w:szCs w:val="28"/>
              </w:rPr>
              <w:t>ежеквартально</w:t>
            </w:r>
          </w:p>
        </w:tc>
      </w:tr>
    </w:tbl>
    <w:p w:rsidR="000F0D37" w:rsidRPr="00D8672E" w:rsidRDefault="000F0D37" w:rsidP="00D8672E">
      <w:pPr>
        <w:ind w:firstLine="284"/>
        <w:jc w:val="both"/>
        <w:rPr>
          <w:bCs/>
          <w:color w:val="000000"/>
          <w:sz w:val="28"/>
          <w:szCs w:val="28"/>
        </w:rPr>
      </w:pPr>
    </w:p>
    <w:p w:rsidR="000F0D37" w:rsidRDefault="000F0D37" w:rsidP="00D8672E">
      <w:pPr>
        <w:pStyle w:val="ConsPlusNormal"/>
        <w:ind w:firstLine="709"/>
        <w:jc w:val="both"/>
      </w:pPr>
    </w:p>
    <w:sectPr w:rsidR="000F0D37" w:rsidSect="00837236">
      <w:pgSz w:w="11906" w:h="16838"/>
      <w:pgMar w:top="567" w:right="709" w:bottom="28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17D7"/>
    <w:multiLevelType w:val="hybridMultilevel"/>
    <w:tmpl w:val="FC32AE66"/>
    <w:lvl w:ilvl="0" w:tplc="2A2EA532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51EF782F"/>
    <w:multiLevelType w:val="hybridMultilevel"/>
    <w:tmpl w:val="4E42A280"/>
    <w:lvl w:ilvl="0" w:tplc="1F22E136">
      <w:start w:val="1"/>
      <w:numFmt w:val="decimal"/>
      <w:lvlText w:val="%1."/>
      <w:lvlJc w:val="left"/>
      <w:pPr>
        <w:ind w:left="795" w:hanging="7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A560562"/>
    <w:multiLevelType w:val="hybridMultilevel"/>
    <w:tmpl w:val="71C4EB20"/>
    <w:lvl w:ilvl="0" w:tplc="28D8475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303"/>
    <w:rsid w:val="000037DF"/>
    <w:rsid w:val="000319C3"/>
    <w:rsid w:val="000B4954"/>
    <w:rsid w:val="000F025A"/>
    <w:rsid w:val="000F0D37"/>
    <w:rsid w:val="00113264"/>
    <w:rsid w:val="001C730D"/>
    <w:rsid w:val="001E5AB9"/>
    <w:rsid w:val="00240890"/>
    <w:rsid w:val="00276D7B"/>
    <w:rsid w:val="002818AA"/>
    <w:rsid w:val="002C53AA"/>
    <w:rsid w:val="002C6BA1"/>
    <w:rsid w:val="002D3791"/>
    <w:rsid w:val="002F17FB"/>
    <w:rsid w:val="00341192"/>
    <w:rsid w:val="003445A7"/>
    <w:rsid w:val="00346598"/>
    <w:rsid w:val="00350B2F"/>
    <w:rsid w:val="00354E44"/>
    <w:rsid w:val="00386C39"/>
    <w:rsid w:val="00386EE5"/>
    <w:rsid w:val="003D11F8"/>
    <w:rsid w:val="004210D6"/>
    <w:rsid w:val="00426202"/>
    <w:rsid w:val="00437CC6"/>
    <w:rsid w:val="004D0A83"/>
    <w:rsid w:val="004E47D6"/>
    <w:rsid w:val="0051276B"/>
    <w:rsid w:val="005576B9"/>
    <w:rsid w:val="00593D4D"/>
    <w:rsid w:val="005A530F"/>
    <w:rsid w:val="005B3206"/>
    <w:rsid w:val="005B3C3F"/>
    <w:rsid w:val="005B6A3E"/>
    <w:rsid w:val="005C2694"/>
    <w:rsid w:val="005E1DEE"/>
    <w:rsid w:val="005F175E"/>
    <w:rsid w:val="00630EE8"/>
    <w:rsid w:val="0063252D"/>
    <w:rsid w:val="006525E5"/>
    <w:rsid w:val="00677E35"/>
    <w:rsid w:val="006B2FEC"/>
    <w:rsid w:val="006C51C0"/>
    <w:rsid w:val="006F1CBA"/>
    <w:rsid w:val="006F23F8"/>
    <w:rsid w:val="00760303"/>
    <w:rsid w:val="007631E8"/>
    <w:rsid w:val="007E3C11"/>
    <w:rsid w:val="00817B94"/>
    <w:rsid w:val="00837236"/>
    <w:rsid w:val="008410A9"/>
    <w:rsid w:val="009057F6"/>
    <w:rsid w:val="0093508A"/>
    <w:rsid w:val="009526EC"/>
    <w:rsid w:val="00972888"/>
    <w:rsid w:val="009A7873"/>
    <w:rsid w:val="00A06372"/>
    <w:rsid w:val="00AB6B0A"/>
    <w:rsid w:val="00AC1C0F"/>
    <w:rsid w:val="00B02845"/>
    <w:rsid w:val="00B06746"/>
    <w:rsid w:val="00B176AA"/>
    <w:rsid w:val="00B42724"/>
    <w:rsid w:val="00B45A2A"/>
    <w:rsid w:val="00B90A80"/>
    <w:rsid w:val="00C23049"/>
    <w:rsid w:val="00C2573B"/>
    <w:rsid w:val="00C25B47"/>
    <w:rsid w:val="00C519C3"/>
    <w:rsid w:val="00C93FD3"/>
    <w:rsid w:val="00C95477"/>
    <w:rsid w:val="00C97737"/>
    <w:rsid w:val="00CD47CD"/>
    <w:rsid w:val="00D12E5D"/>
    <w:rsid w:val="00D148F9"/>
    <w:rsid w:val="00D8672E"/>
    <w:rsid w:val="00D86856"/>
    <w:rsid w:val="00D90305"/>
    <w:rsid w:val="00D920C0"/>
    <w:rsid w:val="00DA549C"/>
    <w:rsid w:val="00DB519E"/>
    <w:rsid w:val="00DB663D"/>
    <w:rsid w:val="00DF6B0B"/>
    <w:rsid w:val="00E14217"/>
    <w:rsid w:val="00E61593"/>
    <w:rsid w:val="00E76C75"/>
    <w:rsid w:val="00EC7936"/>
    <w:rsid w:val="00EE42AE"/>
    <w:rsid w:val="00EF741D"/>
    <w:rsid w:val="00F23DED"/>
    <w:rsid w:val="00F34AA1"/>
    <w:rsid w:val="00F460BB"/>
    <w:rsid w:val="00F54CB9"/>
    <w:rsid w:val="00FA1026"/>
    <w:rsid w:val="00FA19D1"/>
    <w:rsid w:val="00FF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9C3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519C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519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19C3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EE42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6325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D11F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5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BEDB8D87-FB71-47D6-A08B-7000CAA8861A" TargetMode="External"/><Relationship Id="rId5" Type="http://schemas.openxmlformats.org/officeDocument/2006/relationships/hyperlink" Target="http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745</TotalTime>
  <Pages>11</Pages>
  <Words>3565</Words>
  <Characters>20326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Админ</cp:lastModifiedBy>
  <cp:revision>52</cp:revision>
  <cp:lastPrinted>2019-05-17T01:22:00Z</cp:lastPrinted>
  <dcterms:created xsi:type="dcterms:W3CDTF">2018-05-31T04:36:00Z</dcterms:created>
  <dcterms:modified xsi:type="dcterms:W3CDTF">2019-05-17T01:23:00Z</dcterms:modified>
</cp:coreProperties>
</file>